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WRENNE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Leatherhead,</w:t>
      </w: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Surrey, into the lands of the late Edith </w:t>
      </w:r>
      <w:proofErr w:type="spellStart"/>
      <w:r>
        <w:rPr>
          <w:rFonts w:ascii="Times New Roman" w:hAnsi="Times New Roman" w:cs="Times New Roman"/>
          <w:sz w:val="24"/>
          <w:szCs w:val="24"/>
        </w:rPr>
        <w:t>Croyser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95310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21-81)</w:t>
      </w: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F30DC" w:rsidRDefault="004F30DC" w:rsidP="004F30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  <w:bookmarkStart w:id="0" w:name="_GoBack"/>
      <w:bookmarkEnd w:id="0"/>
    </w:p>
    <w:sectPr w:rsidR="00DD5B8A" w:rsidRPr="004F3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0DC" w:rsidRDefault="004F30DC" w:rsidP="00564E3C">
      <w:pPr>
        <w:spacing w:after="0" w:line="240" w:lineRule="auto"/>
      </w:pPr>
      <w:r>
        <w:separator/>
      </w:r>
    </w:p>
  </w:endnote>
  <w:endnote w:type="continuationSeparator" w:id="0">
    <w:p w:rsidR="004F30DC" w:rsidRDefault="004F30D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30DC">
      <w:rPr>
        <w:rFonts w:ascii="Times New Roman" w:hAnsi="Times New Roman" w:cs="Times New Roman"/>
        <w:noProof/>
        <w:sz w:val="24"/>
        <w:szCs w:val="24"/>
      </w:rPr>
      <w:t>31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0DC" w:rsidRDefault="004F30DC" w:rsidP="00564E3C">
      <w:pPr>
        <w:spacing w:after="0" w:line="240" w:lineRule="auto"/>
      </w:pPr>
      <w:r>
        <w:separator/>
      </w:r>
    </w:p>
  </w:footnote>
  <w:footnote w:type="continuationSeparator" w:id="0">
    <w:p w:rsidR="004F30DC" w:rsidRDefault="004F30D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DC"/>
    <w:rsid w:val="00372DC6"/>
    <w:rsid w:val="004F30D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630F1"/>
  <w15:chartTrackingRefBased/>
  <w15:docId w15:val="{EB70D0D3-01E5-49E3-870B-4B6A9BAD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F30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2015-10-31T22:09:00Z</dcterms:created>
  <dcterms:modified xsi:type="dcterms:W3CDTF">2015-10-31T22:10:00Z</dcterms:modified>
</cp:coreProperties>
</file>